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F79" w:rsidRDefault="004B6F79" w:rsidP="004B6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COGESWARTH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4B6F79" w:rsidRDefault="004B6F79" w:rsidP="004B6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B6F79" w:rsidRDefault="004B6F79" w:rsidP="004B6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6F79" w:rsidRDefault="004B6F79" w:rsidP="004B6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6F79" w:rsidRDefault="004B6F79" w:rsidP="004B6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Sanctum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Karentcum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the Bishop.</w:t>
      </w:r>
    </w:p>
    <w:p w:rsidR="004B6F79" w:rsidRDefault="004B6F79" w:rsidP="004B6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p.112)</w:t>
      </w:r>
    </w:p>
    <w:p w:rsidR="004B6F79" w:rsidRDefault="004B6F79" w:rsidP="004B6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6F79" w:rsidRDefault="004B6F79" w:rsidP="004B6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6F79" w:rsidRPr="0021214B" w:rsidRDefault="004B6F79" w:rsidP="004B6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2016</w:t>
      </w:r>
    </w:p>
    <w:p w:rsidR="006B2F86" w:rsidRPr="004B6F79" w:rsidRDefault="004B6F7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B6F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F79" w:rsidRDefault="004B6F79" w:rsidP="00E71FC3">
      <w:pPr>
        <w:spacing w:after="0" w:line="240" w:lineRule="auto"/>
      </w:pPr>
      <w:r>
        <w:separator/>
      </w:r>
    </w:p>
  </w:endnote>
  <w:endnote w:type="continuationSeparator" w:id="0">
    <w:p w:rsidR="004B6F79" w:rsidRDefault="004B6F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F79" w:rsidRDefault="004B6F79" w:rsidP="00E71FC3">
      <w:pPr>
        <w:spacing w:after="0" w:line="240" w:lineRule="auto"/>
      </w:pPr>
      <w:r>
        <w:separator/>
      </w:r>
    </w:p>
  </w:footnote>
  <w:footnote w:type="continuationSeparator" w:id="0">
    <w:p w:rsidR="004B6F79" w:rsidRDefault="004B6F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F79"/>
    <w:rsid w:val="004B6F7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9026A"/>
  <w15:chartTrackingRefBased/>
  <w15:docId w15:val="{E7F7AE5D-508D-43E9-8B9A-E6BF42A48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2016-05-31T20:59:00Z</dcterms:created>
  <dcterms:modified xsi:type="dcterms:W3CDTF">2016-05-31T21:00:00Z</dcterms:modified>
</cp:coreProperties>
</file>